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9A0CA" w14:textId="77777777" w:rsidR="000C262B" w:rsidRPr="00223308" w:rsidRDefault="000C262B" w:rsidP="00C52DBE">
      <w:pPr>
        <w:tabs>
          <w:tab w:val="left" w:pos="3119"/>
          <w:tab w:val="left" w:pos="8080"/>
        </w:tabs>
        <w:rPr>
          <w:sz w:val="24"/>
        </w:rPr>
      </w:pPr>
    </w:p>
    <w:p w14:paraId="5169E091" w14:textId="7F215A8E" w:rsidR="00AB467C" w:rsidRPr="00C52DBE" w:rsidRDefault="00AB467C" w:rsidP="00227DC7">
      <w:pPr>
        <w:spacing w:line="276" w:lineRule="auto"/>
        <w:ind w:left="567" w:firstLine="4962"/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</w:pPr>
      <w:r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>PATVIRTINTA</w:t>
      </w:r>
    </w:p>
    <w:p w14:paraId="65D8EEE5" w14:textId="2573F8FE" w:rsidR="00AB467C" w:rsidRPr="00C52DBE" w:rsidRDefault="00AB467C" w:rsidP="00227DC7">
      <w:pPr>
        <w:autoSpaceDN w:val="0"/>
        <w:spacing w:line="276" w:lineRule="auto"/>
        <w:ind w:left="567" w:firstLine="4962"/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</w:pPr>
      <w:r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 xml:space="preserve">Joniškio „Aušros“ gimnazijos </w:t>
      </w:r>
    </w:p>
    <w:p w14:paraId="4E51A753" w14:textId="4AA8857B" w:rsidR="00AB467C" w:rsidRPr="00C52DBE" w:rsidRDefault="00AB467C" w:rsidP="00227DC7">
      <w:pPr>
        <w:autoSpaceDN w:val="0"/>
        <w:spacing w:line="276" w:lineRule="auto"/>
        <w:ind w:left="567" w:firstLine="4962"/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</w:pPr>
      <w:r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>direktoriaus 202</w:t>
      </w:r>
      <w:r w:rsidR="00C52DBE"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>5</w:t>
      </w:r>
      <w:r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 xml:space="preserve"> m.</w:t>
      </w:r>
      <w:r w:rsidR="00227DC7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 xml:space="preserve"> rugsėjo 3 </w:t>
      </w:r>
      <w:r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 xml:space="preserve">d. </w:t>
      </w:r>
    </w:p>
    <w:p w14:paraId="2D8CF6B7" w14:textId="103710B6" w:rsidR="00AB467C" w:rsidRPr="00C52DBE" w:rsidRDefault="00223308" w:rsidP="00227DC7">
      <w:pPr>
        <w:autoSpaceDN w:val="0"/>
        <w:spacing w:line="276" w:lineRule="auto"/>
        <w:ind w:left="567" w:firstLine="4962"/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</w:pPr>
      <w:r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>į</w:t>
      </w:r>
      <w:r w:rsidR="00AB467C" w:rsidRPr="00C52DBE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>sakymu Nr. V-</w:t>
      </w:r>
      <w:r w:rsidR="004A055C">
        <w:rPr>
          <w:rFonts w:ascii="Arial" w:hAnsi="Arial" w:cs="Arial"/>
          <w:bCs/>
          <w:color w:val="000000" w:themeColor="text1"/>
          <w:sz w:val="24"/>
          <w:szCs w:val="24"/>
          <w:lang w:eastAsia="lt-LT"/>
        </w:rPr>
        <w:t>67</w:t>
      </w:r>
    </w:p>
    <w:p w14:paraId="7C84AAD5" w14:textId="77777777" w:rsidR="00223308" w:rsidRPr="00223308" w:rsidRDefault="00223308" w:rsidP="00DE31D2">
      <w:pPr>
        <w:autoSpaceDN w:val="0"/>
        <w:ind w:left="567" w:firstLine="5387"/>
        <w:rPr>
          <w:bCs/>
          <w:color w:val="000000" w:themeColor="text1"/>
          <w:sz w:val="24"/>
          <w:szCs w:val="24"/>
          <w:lang w:eastAsia="lt-LT"/>
        </w:rPr>
      </w:pPr>
    </w:p>
    <w:p w14:paraId="6845CDBC" w14:textId="6FB5F31F" w:rsidR="005336E7" w:rsidRPr="00C52DBE" w:rsidRDefault="005336E7" w:rsidP="00FC3B79">
      <w:pPr>
        <w:spacing w:line="276" w:lineRule="auto"/>
        <w:ind w:left="5529"/>
        <w:rPr>
          <w:rFonts w:ascii="Arial" w:hAnsi="Arial" w:cs="Arial"/>
          <w:color w:val="000000" w:themeColor="text1"/>
          <w:sz w:val="24"/>
        </w:rPr>
      </w:pPr>
      <w:r w:rsidRPr="00C52DBE">
        <w:rPr>
          <w:rFonts w:ascii="Arial" w:hAnsi="Arial" w:cs="Arial"/>
          <w:color w:val="000000" w:themeColor="text1"/>
          <w:sz w:val="24"/>
        </w:rPr>
        <w:t xml:space="preserve">Ugdymo plano </w:t>
      </w:r>
      <w:r w:rsidR="00FC3B79" w:rsidRPr="00FC3B79">
        <w:rPr>
          <w:rFonts w:ascii="Arial" w:hAnsi="Arial" w:cs="Arial"/>
          <w:color w:val="000000" w:themeColor="text1"/>
          <w:sz w:val="24"/>
        </w:rPr>
        <w:t xml:space="preserve">2025-2026 </w:t>
      </w:r>
      <w:r w:rsidR="00FC3B79">
        <w:rPr>
          <w:rFonts w:ascii="Arial" w:hAnsi="Arial" w:cs="Arial"/>
          <w:color w:val="000000" w:themeColor="text1"/>
          <w:sz w:val="24"/>
        </w:rPr>
        <w:t>ir</w:t>
      </w:r>
      <w:r w:rsidR="00FC3B79" w:rsidRPr="00FC3B79">
        <w:rPr>
          <w:rFonts w:ascii="Arial" w:hAnsi="Arial" w:cs="Arial"/>
          <w:color w:val="000000" w:themeColor="text1"/>
          <w:sz w:val="24"/>
        </w:rPr>
        <w:t xml:space="preserve"> 2026-2027 mokslo metų</w:t>
      </w:r>
    </w:p>
    <w:p w14:paraId="18269429" w14:textId="452DE63D" w:rsidR="005336E7" w:rsidRPr="00C52DBE" w:rsidRDefault="005336E7" w:rsidP="00227DC7">
      <w:pPr>
        <w:spacing w:line="276" w:lineRule="auto"/>
        <w:ind w:firstLine="5529"/>
        <w:rPr>
          <w:rFonts w:ascii="Arial" w:hAnsi="Arial" w:cs="Arial"/>
          <w:color w:val="000000" w:themeColor="text1"/>
          <w:sz w:val="24"/>
        </w:rPr>
      </w:pPr>
      <w:r w:rsidRPr="00C52DBE">
        <w:rPr>
          <w:rFonts w:ascii="Arial" w:hAnsi="Arial" w:cs="Arial"/>
          <w:color w:val="000000" w:themeColor="text1"/>
          <w:sz w:val="24"/>
        </w:rPr>
        <w:t>1 priedas</w:t>
      </w:r>
    </w:p>
    <w:p w14:paraId="311B69F8" w14:textId="77777777" w:rsidR="000C262B" w:rsidRPr="00223308" w:rsidRDefault="000C262B" w:rsidP="00BB0B05">
      <w:pPr>
        <w:ind w:left="5760" w:firstLine="720"/>
        <w:rPr>
          <w:sz w:val="24"/>
        </w:rPr>
      </w:pPr>
      <w:bookmarkStart w:id="0" w:name="_GoBack"/>
      <w:bookmarkEnd w:id="0"/>
    </w:p>
    <w:p w14:paraId="0ED07517" w14:textId="77777777" w:rsidR="00016345" w:rsidRPr="00223308" w:rsidRDefault="00016345" w:rsidP="005336E7">
      <w:pPr>
        <w:jc w:val="center"/>
        <w:rPr>
          <w:sz w:val="24"/>
        </w:rPr>
      </w:pPr>
    </w:p>
    <w:p w14:paraId="6D0633CF" w14:textId="23E1218A" w:rsidR="001D13B0" w:rsidRPr="00C52DBE" w:rsidRDefault="005336E7" w:rsidP="00227DC7">
      <w:pPr>
        <w:spacing w:line="276" w:lineRule="auto"/>
        <w:jc w:val="center"/>
        <w:rPr>
          <w:rFonts w:ascii="Arial" w:hAnsi="Arial" w:cs="Arial"/>
          <w:b/>
          <w:sz w:val="24"/>
        </w:rPr>
      </w:pPr>
      <w:r w:rsidRPr="00C52DBE">
        <w:rPr>
          <w:rFonts w:ascii="Arial" w:hAnsi="Arial" w:cs="Arial"/>
          <w:b/>
          <w:sz w:val="24"/>
        </w:rPr>
        <w:t>JONIŠKIO “AUŠROS” GIMNAZIJOS</w:t>
      </w:r>
    </w:p>
    <w:p w14:paraId="39962C3A" w14:textId="5DBBAE08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MOKYMOSI PAGALBOS TEIKIMO MOKINIUI</w:t>
      </w:r>
      <w:r w:rsidR="00BA1AC2" w:rsidRPr="00C52DB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C52DBE">
        <w:rPr>
          <w:rFonts w:ascii="Arial" w:hAnsi="Arial" w:cs="Arial"/>
          <w:b/>
          <w:bCs/>
          <w:sz w:val="24"/>
          <w:szCs w:val="24"/>
        </w:rPr>
        <w:t>NEPASIEKUS</w:t>
      </w:r>
      <w:r w:rsidR="00BA1AC2" w:rsidRPr="00C52DBE">
        <w:rPr>
          <w:rFonts w:ascii="Arial" w:hAnsi="Arial" w:cs="Arial"/>
          <w:b/>
          <w:bCs/>
          <w:sz w:val="24"/>
          <w:szCs w:val="24"/>
        </w:rPr>
        <w:t>IAM</w:t>
      </w:r>
      <w:r w:rsidRPr="00C52DBE">
        <w:rPr>
          <w:rFonts w:ascii="Arial" w:hAnsi="Arial" w:cs="Arial"/>
          <w:b/>
          <w:bCs/>
          <w:sz w:val="24"/>
          <w:szCs w:val="24"/>
        </w:rPr>
        <w:t xml:space="preserve"> PATENKINAMO PASIEKIMŲ LYGMENS PATIKRINIMUOSE</w:t>
      </w:r>
      <w:r w:rsidR="00BA1AC2" w:rsidRPr="00C52DBE">
        <w:rPr>
          <w:rFonts w:ascii="Arial" w:hAnsi="Arial" w:cs="Arial"/>
          <w:b/>
          <w:bCs/>
          <w:sz w:val="24"/>
          <w:szCs w:val="24"/>
        </w:rPr>
        <w:t>,</w:t>
      </w:r>
      <w:r w:rsidRPr="00C52DBE">
        <w:rPr>
          <w:rFonts w:ascii="Arial" w:hAnsi="Arial" w:cs="Arial"/>
          <w:b/>
          <w:bCs/>
          <w:sz w:val="24"/>
          <w:szCs w:val="24"/>
        </w:rPr>
        <w:t xml:space="preserve"> TVARKOS APRAŠAS</w:t>
      </w:r>
    </w:p>
    <w:p w14:paraId="789B5E36" w14:textId="77777777" w:rsidR="00BA1AC2" w:rsidRPr="00C52DBE" w:rsidRDefault="00BA1AC2" w:rsidP="00227DC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0EEBDE6C" w14:textId="725D192A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I SKYRIUS</w:t>
      </w:r>
    </w:p>
    <w:p w14:paraId="09C08CC3" w14:textId="77777777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BENDROSIOS NUOSTATOS</w:t>
      </w:r>
    </w:p>
    <w:p w14:paraId="03DB6688" w14:textId="77777777" w:rsidR="00D777DA" w:rsidRPr="00223308" w:rsidRDefault="00D777DA" w:rsidP="00227DC7">
      <w:pPr>
        <w:spacing w:line="276" w:lineRule="auto"/>
        <w:jc w:val="center"/>
        <w:rPr>
          <w:b/>
          <w:bCs/>
          <w:sz w:val="24"/>
          <w:szCs w:val="24"/>
        </w:rPr>
      </w:pPr>
    </w:p>
    <w:p w14:paraId="6725D8DB" w14:textId="7866AA35" w:rsidR="005336E7" w:rsidRPr="00C52DBE" w:rsidRDefault="005336E7" w:rsidP="00227DC7">
      <w:pPr>
        <w:spacing w:line="276" w:lineRule="auto"/>
        <w:ind w:firstLine="284"/>
        <w:rPr>
          <w:rFonts w:ascii="Arial" w:hAnsi="Arial" w:cs="Arial"/>
          <w:bCs/>
          <w:sz w:val="24"/>
          <w:szCs w:val="24"/>
        </w:rPr>
      </w:pPr>
      <w:r w:rsidRPr="00C52DBE">
        <w:rPr>
          <w:rFonts w:ascii="Arial" w:hAnsi="Arial" w:cs="Arial"/>
          <w:bCs/>
          <w:sz w:val="24"/>
          <w:szCs w:val="24"/>
        </w:rPr>
        <w:t>1.</w:t>
      </w:r>
      <w:r w:rsidR="00D777DA" w:rsidRPr="00C52DBE">
        <w:rPr>
          <w:rFonts w:ascii="Arial" w:hAnsi="Arial" w:cs="Arial"/>
          <w:bCs/>
          <w:sz w:val="24"/>
          <w:szCs w:val="24"/>
        </w:rPr>
        <w:t xml:space="preserve"> </w:t>
      </w:r>
      <w:r w:rsidRPr="00C52DBE">
        <w:rPr>
          <w:rFonts w:ascii="Arial" w:hAnsi="Arial" w:cs="Arial"/>
          <w:bCs/>
          <w:sz w:val="24"/>
          <w:szCs w:val="24"/>
        </w:rPr>
        <w:t>Joniškio „Aušros“ gimnazijos mokymosi pagalbos teikimo mokiniui, nepasiekusiam patenkinamo pasiekimų lygmens patikrinimuose</w:t>
      </w:r>
      <w:r w:rsidR="0094231E" w:rsidRPr="00C52DBE">
        <w:rPr>
          <w:rFonts w:ascii="Arial" w:hAnsi="Arial" w:cs="Arial"/>
          <w:bCs/>
          <w:sz w:val="24"/>
          <w:szCs w:val="24"/>
        </w:rPr>
        <w:t>, tvarkos aprašas parengtas remiantis Joniškio rajono savivaldybės mero 2023 m.</w:t>
      </w:r>
      <w:r w:rsidR="00DA7866" w:rsidRPr="00C52DBE">
        <w:rPr>
          <w:rFonts w:ascii="Arial" w:hAnsi="Arial" w:cs="Arial"/>
          <w:bCs/>
          <w:sz w:val="24"/>
          <w:szCs w:val="24"/>
        </w:rPr>
        <w:t xml:space="preserve"> rugsėjo 7 d. potvarkiu Nr. M-161.</w:t>
      </w:r>
    </w:p>
    <w:p w14:paraId="739297DE" w14:textId="3549CF39" w:rsidR="003C6240" w:rsidRPr="00C52DBE" w:rsidRDefault="0094231E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>2.</w:t>
      </w:r>
      <w:r w:rsidR="003C6240" w:rsidRPr="00C52DBE">
        <w:rPr>
          <w:rFonts w:ascii="Arial" w:hAnsi="Arial" w:cs="Arial"/>
          <w:sz w:val="24"/>
          <w:szCs w:val="24"/>
        </w:rPr>
        <w:t xml:space="preserve"> Mokymosi pagalbos teikimo mokiniui</w:t>
      </w:r>
      <w:r w:rsidR="00BA1AC2" w:rsidRPr="00C52DBE">
        <w:rPr>
          <w:rFonts w:ascii="Arial" w:hAnsi="Arial" w:cs="Arial"/>
          <w:sz w:val="24"/>
          <w:szCs w:val="24"/>
        </w:rPr>
        <w:t xml:space="preserve">, </w:t>
      </w:r>
      <w:r w:rsidR="003C6240" w:rsidRPr="00C52DBE">
        <w:rPr>
          <w:rFonts w:ascii="Arial" w:hAnsi="Arial" w:cs="Arial"/>
          <w:sz w:val="24"/>
          <w:szCs w:val="24"/>
        </w:rPr>
        <w:t>nepasiekus</w:t>
      </w:r>
      <w:r w:rsidR="00BA1AC2" w:rsidRPr="00C52DBE">
        <w:rPr>
          <w:rFonts w:ascii="Arial" w:hAnsi="Arial" w:cs="Arial"/>
          <w:sz w:val="24"/>
          <w:szCs w:val="24"/>
        </w:rPr>
        <w:t>iam</w:t>
      </w:r>
      <w:r w:rsidR="003C6240" w:rsidRPr="00C52DBE">
        <w:rPr>
          <w:rFonts w:ascii="Arial" w:hAnsi="Arial" w:cs="Arial"/>
          <w:sz w:val="24"/>
          <w:szCs w:val="24"/>
        </w:rPr>
        <w:t xml:space="preserve"> patenkinamo pasiekimų lygmens patikrinimuose</w:t>
      </w:r>
      <w:r w:rsidR="00BA1AC2" w:rsidRPr="00C52DBE">
        <w:rPr>
          <w:rFonts w:ascii="Arial" w:hAnsi="Arial" w:cs="Arial"/>
          <w:sz w:val="24"/>
          <w:szCs w:val="24"/>
        </w:rPr>
        <w:t>,</w:t>
      </w:r>
      <w:r w:rsidR="003C6240" w:rsidRPr="00C52DBE">
        <w:rPr>
          <w:rFonts w:ascii="Arial" w:hAnsi="Arial" w:cs="Arial"/>
          <w:sz w:val="24"/>
          <w:szCs w:val="24"/>
        </w:rPr>
        <w:t xml:space="preserve"> tvarkos aprašas (toliau – Tvarkos aprašas) reglamentuoja mok</w:t>
      </w:r>
      <w:r w:rsidR="00BA1AC2" w:rsidRPr="00C52DBE">
        <w:rPr>
          <w:rFonts w:ascii="Arial" w:hAnsi="Arial" w:cs="Arial"/>
          <w:sz w:val="24"/>
          <w:szCs w:val="24"/>
        </w:rPr>
        <w:t>y</w:t>
      </w:r>
      <w:r w:rsidR="003C6240" w:rsidRPr="00C52DBE">
        <w:rPr>
          <w:rFonts w:ascii="Arial" w:hAnsi="Arial" w:cs="Arial"/>
          <w:sz w:val="24"/>
          <w:szCs w:val="24"/>
        </w:rPr>
        <w:t>mosi pagalbos teikimo tvarką mokiniams, įgijusiems pradinį</w:t>
      </w:r>
      <w:r w:rsidR="00BA1AC2" w:rsidRPr="00C52DBE">
        <w:rPr>
          <w:rFonts w:ascii="Arial" w:hAnsi="Arial" w:cs="Arial"/>
          <w:sz w:val="24"/>
          <w:szCs w:val="24"/>
        </w:rPr>
        <w:t xml:space="preserve"> ar</w:t>
      </w:r>
      <w:r w:rsidR="003C6240" w:rsidRPr="00C52DBE">
        <w:rPr>
          <w:rFonts w:ascii="Arial" w:hAnsi="Arial" w:cs="Arial"/>
          <w:sz w:val="24"/>
          <w:szCs w:val="24"/>
        </w:rPr>
        <w:t xml:space="preserve"> pagrindinį išsilavinimą arba baigusiems pagrindinio ugdymo programos pirmąją dalį ir nepasiekusiems patenkinamo pasiekimų lygio </w:t>
      </w:r>
      <w:r w:rsidR="00BA1AC2" w:rsidRPr="00C52DBE">
        <w:rPr>
          <w:rFonts w:ascii="Arial" w:hAnsi="Arial" w:cs="Arial"/>
          <w:sz w:val="24"/>
          <w:szCs w:val="24"/>
        </w:rPr>
        <w:t>n</w:t>
      </w:r>
      <w:r w:rsidR="003C6240" w:rsidRPr="00C52DBE">
        <w:rPr>
          <w:rFonts w:ascii="Arial" w:hAnsi="Arial" w:cs="Arial"/>
          <w:sz w:val="24"/>
          <w:szCs w:val="24"/>
        </w:rPr>
        <w:t xml:space="preserve">acionaliniuose mokinių pasiekimų patikrinimuose ar pagrindinio ugdymo pasiekimų patikrinimuose (toliau – </w:t>
      </w:r>
      <w:r w:rsidR="00FF15A6" w:rsidRPr="00C52DBE">
        <w:rPr>
          <w:rFonts w:ascii="Arial" w:hAnsi="Arial" w:cs="Arial"/>
          <w:sz w:val="24"/>
          <w:szCs w:val="24"/>
        </w:rPr>
        <w:t>P</w:t>
      </w:r>
      <w:r w:rsidR="003C6240" w:rsidRPr="00C52DBE">
        <w:rPr>
          <w:rFonts w:ascii="Arial" w:hAnsi="Arial" w:cs="Arial"/>
          <w:sz w:val="24"/>
          <w:szCs w:val="24"/>
        </w:rPr>
        <w:t xml:space="preserve">asiekimų patikrinimas). </w:t>
      </w:r>
    </w:p>
    <w:p w14:paraId="59D9021A" w14:textId="2ACDDB97" w:rsidR="003C6240" w:rsidRPr="00C52DBE" w:rsidRDefault="0094231E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>3</w:t>
      </w:r>
      <w:r w:rsidR="003C6240" w:rsidRPr="00C52DBE">
        <w:rPr>
          <w:rFonts w:ascii="Arial" w:hAnsi="Arial" w:cs="Arial"/>
          <w:sz w:val="24"/>
          <w:szCs w:val="24"/>
        </w:rPr>
        <w:t xml:space="preserve">. Tvarkos aprašas parengtas </w:t>
      </w:r>
      <w:r w:rsidR="00BA1AC2" w:rsidRPr="00C52DBE">
        <w:rPr>
          <w:rFonts w:ascii="Arial" w:hAnsi="Arial" w:cs="Arial"/>
          <w:sz w:val="24"/>
          <w:szCs w:val="24"/>
        </w:rPr>
        <w:t xml:space="preserve">vadovaujantis </w:t>
      </w:r>
      <w:r w:rsidR="00DA7866" w:rsidRPr="00C52DBE">
        <w:rPr>
          <w:rFonts w:ascii="Arial" w:hAnsi="Arial" w:cs="Arial"/>
          <w:sz w:val="24"/>
          <w:szCs w:val="24"/>
        </w:rPr>
        <w:t>2025</w:t>
      </w:r>
      <w:r w:rsidR="00BA1AC2" w:rsidRPr="00C52DBE">
        <w:rPr>
          <w:rFonts w:ascii="Arial" w:hAnsi="Arial" w:cs="Arial"/>
          <w:sz w:val="24"/>
          <w:szCs w:val="24"/>
        </w:rPr>
        <w:t>–</w:t>
      </w:r>
      <w:r w:rsidR="00DA7866" w:rsidRPr="00C52DBE">
        <w:rPr>
          <w:rFonts w:ascii="Arial" w:hAnsi="Arial" w:cs="Arial"/>
          <w:sz w:val="24"/>
          <w:szCs w:val="24"/>
        </w:rPr>
        <w:t>2026 ir 2026</w:t>
      </w:r>
      <w:r w:rsidR="00BA1AC2" w:rsidRPr="00C52DBE">
        <w:rPr>
          <w:rFonts w:ascii="Arial" w:hAnsi="Arial" w:cs="Arial"/>
          <w:sz w:val="24"/>
          <w:szCs w:val="24"/>
        </w:rPr>
        <w:t>–</w:t>
      </w:r>
      <w:r w:rsidR="00DA7866" w:rsidRPr="00C52DBE">
        <w:rPr>
          <w:rFonts w:ascii="Arial" w:hAnsi="Arial" w:cs="Arial"/>
          <w:sz w:val="24"/>
          <w:szCs w:val="24"/>
        </w:rPr>
        <w:t>2027</w:t>
      </w:r>
      <w:r w:rsidR="003C6240" w:rsidRPr="00C52DBE">
        <w:rPr>
          <w:rFonts w:ascii="Arial" w:hAnsi="Arial" w:cs="Arial"/>
          <w:sz w:val="24"/>
          <w:szCs w:val="24"/>
        </w:rPr>
        <w:t xml:space="preserve"> mokslo metų pradinio, pagrindinio ir vidurinio ugdymo programų bendrųjų ugdymo planų </w:t>
      </w:r>
      <w:r w:rsidR="002B389C" w:rsidRPr="00C52DBE">
        <w:rPr>
          <w:rFonts w:ascii="Arial" w:hAnsi="Arial" w:cs="Arial"/>
          <w:sz w:val="24"/>
          <w:szCs w:val="24"/>
        </w:rPr>
        <w:t>(toliau – Bendrieji ugdymo planai</w:t>
      </w:r>
      <w:r w:rsidR="002B389C" w:rsidRPr="00C52DBE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3C6240" w:rsidRPr="00C52DBE">
        <w:rPr>
          <w:rFonts w:ascii="Arial" w:hAnsi="Arial" w:cs="Arial"/>
          <w:color w:val="000000" w:themeColor="text1"/>
          <w:sz w:val="24"/>
          <w:szCs w:val="24"/>
        </w:rPr>
        <w:t>II skyriaus IV skirsniu</w:t>
      </w:r>
      <w:r w:rsidR="003C6240" w:rsidRPr="00C52DBE">
        <w:rPr>
          <w:rFonts w:ascii="Arial" w:hAnsi="Arial" w:cs="Arial"/>
          <w:color w:val="FF0000"/>
          <w:sz w:val="24"/>
          <w:szCs w:val="24"/>
        </w:rPr>
        <w:t xml:space="preserve">. </w:t>
      </w:r>
    </w:p>
    <w:p w14:paraId="7532935B" w14:textId="38B594EF" w:rsidR="003C6240" w:rsidRPr="00C52DBE" w:rsidRDefault="0094231E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>4</w:t>
      </w:r>
      <w:r w:rsidR="003C6240" w:rsidRPr="00C52DBE">
        <w:rPr>
          <w:rFonts w:ascii="Arial" w:hAnsi="Arial" w:cs="Arial"/>
          <w:sz w:val="24"/>
          <w:szCs w:val="24"/>
        </w:rPr>
        <w:t>. Tvarkos aprašo tikslas – nustatyti mokymosi pagalbos teikimo mokiniams</w:t>
      </w:r>
      <w:r w:rsidR="00BA1AC2" w:rsidRPr="00C52DBE">
        <w:rPr>
          <w:rFonts w:ascii="Arial" w:hAnsi="Arial" w:cs="Arial"/>
          <w:sz w:val="24"/>
          <w:szCs w:val="24"/>
        </w:rPr>
        <w:t>,</w:t>
      </w:r>
      <w:r w:rsidR="003C6240" w:rsidRPr="00C52DBE">
        <w:rPr>
          <w:rFonts w:ascii="Arial" w:hAnsi="Arial" w:cs="Arial"/>
          <w:sz w:val="24"/>
          <w:szCs w:val="24"/>
        </w:rPr>
        <w:t xml:space="preserve"> nepasiekus</w:t>
      </w:r>
      <w:r w:rsidR="00BA1AC2" w:rsidRPr="00C52DBE">
        <w:rPr>
          <w:rFonts w:ascii="Arial" w:hAnsi="Arial" w:cs="Arial"/>
          <w:sz w:val="24"/>
          <w:szCs w:val="24"/>
        </w:rPr>
        <w:t>iems</w:t>
      </w:r>
      <w:r w:rsidR="003C6240" w:rsidRPr="00C52DBE">
        <w:rPr>
          <w:rFonts w:ascii="Arial" w:hAnsi="Arial" w:cs="Arial"/>
          <w:sz w:val="24"/>
          <w:szCs w:val="24"/>
        </w:rPr>
        <w:t xml:space="preserve"> patenkinamo pasiekimų lygmens </w:t>
      </w:r>
      <w:r w:rsidR="00FF15A6" w:rsidRPr="00C52DBE">
        <w:rPr>
          <w:rFonts w:ascii="Arial" w:hAnsi="Arial" w:cs="Arial"/>
          <w:sz w:val="24"/>
          <w:szCs w:val="24"/>
        </w:rPr>
        <w:t>P</w:t>
      </w:r>
      <w:r w:rsidR="00BA1AC2" w:rsidRPr="00C52DBE">
        <w:rPr>
          <w:rFonts w:ascii="Arial" w:hAnsi="Arial" w:cs="Arial"/>
          <w:sz w:val="24"/>
          <w:szCs w:val="24"/>
        </w:rPr>
        <w:t xml:space="preserve">asiekimų </w:t>
      </w:r>
      <w:r w:rsidR="003C6240" w:rsidRPr="00C52DBE">
        <w:rPr>
          <w:rFonts w:ascii="Arial" w:hAnsi="Arial" w:cs="Arial"/>
          <w:sz w:val="24"/>
          <w:szCs w:val="24"/>
        </w:rPr>
        <w:t>patikrinimuose</w:t>
      </w:r>
      <w:r w:rsidR="00BA1AC2" w:rsidRPr="00C52DBE">
        <w:rPr>
          <w:rFonts w:ascii="Arial" w:hAnsi="Arial" w:cs="Arial"/>
          <w:sz w:val="24"/>
          <w:szCs w:val="24"/>
        </w:rPr>
        <w:t>,</w:t>
      </w:r>
      <w:r w:rsidR="003C6240" w:rsidRPr="00C52DBE">
        <w:rPr>
          <w:rFonts w:ascii="Arial" w:hAnsi="Arial" w:cs="Arial"/>
          <w:sz w:val="24"/>
          <w:szCs w:val="24"/>
        </w:rPr>
        <w:t xml:space="preserve"> tvarką.</w:t>
      </w:r>
    </w:p>
    <w:p w14:paraId="22274AA4" w14:textId="3469D280" w:rsidR="003C6240" w:rsidRPr="00C52DBE" w:rsidRDefault="0094231E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color w:val="000000"/>
          <w:sz w:val="24"/>
          <w:szCs w:val="24"/>
        </w:rPr>
        <w:t>5</w:t>
      </w:r>
      <w:r w:rsidR="003C6240" w:rsidRPr="00C52DBE">
        <w:rPr>
          <w:rFonts w:ascii="Arial" w:hAnsi="Arial" w:cs="Arial"/>
          <w:color w:val="000000"/>
          <w:sz w:val="24"/>
          <w:szCs w:val="24"/>
        </w:rPr>
        <w:t xml:space="preserve">. Tvarkos apraše vartojamos sąvokos atitinka Lietuvos Respublikos švietimo įstatyme </w:t>
      </w:r>
      <w:r w:rsidR="002B389C" w:rsidRPr="00C52DBE">
        <w:rPr>
          <w:rFonts w:ascii="Arial" w:hAnsi="Arial" w:cs="Arial"/>
          <w:color w:val="000000"/>
          <w:sz w:val="24"/>
          <w:szCs w:val="24"/>
        </w:rPr>
        <w:t xml:space="preserve">ir Bendruosiuose ugdymo planuose </w:t>
      </w:r>
      <w:r w:rsidR="003C6240" w:rsidRPr="00C52DBE">
        <w:rPr>
          <w:rFonts w:ascii="Arial" w:hAnsi="Arial" w:cs="Arial"/>
          <w:color w:val="000000"/>
          <w:sz w:val="24"/>
          <w:szCs w:val="24"/>
        </w:rPr>
        <w:t>vartojamas sąvokas.</w:t>
      </w:r>
      <w:r w:rsidR="002B389C" w:rsidRPr="00C52DBE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8672D40" w14:textId="77777777" w:rsidR="003C6240" w:rsidRPr="00223308" w:rsidRDefault="003C6240" w:rsidP="003C6240">
      <w:pPr>
        <w:rPr>
          <w:sz w:val="24"/>
          <w:szCs w:val="24"/>
        </w:rPr>
      </w:pPr>
    </w:p>
    <w:p w14:paraId="093FC885" w14:textId="77777777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II SKYRIUS</w:t>
      </w:r>
    </w:p>
    <w:p w14:paraId="6EFC48BE" w14:textId="77777777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MOKYMOSI PAGALBOS TEIKIMO ORGANIZAVIMAS</w:t>
      </w:r>
    </w:p>
    <w:p w14:paraId="5F7F843A" w14:textId="77777777" w:rsidR="003C6240" w:rsidRPr="00223308" w:rsidRDefault="003C6240" w:rsidP="00227DC7">
      <w:pPr>
        <w:spacing w:line="276" w:lineRule="auto"/>
        <w:ind w:left="426"/>
        <w:jc w:val="center"/>
        <w:rPr>
          <w:b/>
          <w:bCs/>
          <w:sz w:val="24"/>
          <w:szCs w:val="24"/>
        </w:rPr>
      </w:pPr>
    </w:p>
    <w:p w14:paraId="3C433DC8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6. </w:t>
      </w:r>
      <w:r w:rsidR="006F3339" w:rsidRPr="00C52DBE">
        <w:rPr>
          <w:rFonts w:ascii="Arial" w:hAnsi="Arial" w:cs="Arial"/>
          <w:sz w:val="24"/>
          <w:szCs w:val="24"/>
        </w:rPr>
        <w:t>Gimnazija</w:t>
      </w:r>
      <w:r w:rsidR="003C6240" w:rsidRPr="00C52DBE">
        <w:rPr>
          <w:rFonts w:ascii="Arial" w:hAnsi="Arial" w:cs="Arial"/>
          <w:sz w:val="24"/>
          <w:szCs w:val="24"/>
        </w:rPr>
        <w:t xml:space="preserve"> sudaro sąlygas kiekvienam mokiniui, nepasiekusiam patenkinamo pasiekimų lygmens </w:t>
      </w:r>
      <w:r w:rsidR="00FF15A6" w:rsidRPr="00C52DBE">
        <w:rPr>
          <w:rFonts w:ascii="Arial" w:hAnsi="Arial" w:cs="Arial"/>
          <w:sz w:val="24"/>
          <w:szCs w:val="24"/>
        </w:rPr>
        <w:t>P</w:t>
      </w:r>
      <w:r w:rsidR="003C6240" w:rsidRPr="00C52DBE">
        <w:rPr>
          <w:rFonts w:ascii="Arial" w:hAnsi="Arial" w:cs="Arial"/>
          <w:sz w:val="24"/>
          <w:szCs w:val="24"/>
        </w:rPr>
        <w:t xml:space="preserve">asiekimų patikrinimuose, gauti mokymosi pagalbą (toliau – </w:t>
      </w:r>
      <w:r w:rsidR="002B389C" w:rsidRPr="00C52DBE">
        <w:rPr>
          <w:rFonts w:ascii="Arial" w:hAnsi="Arial" w:cs="Arial"/>
          <w:sz w:val="24"/>
          <w:szCs w:val="24"/>
        </w:rPr>
        <w:t>m</w:t>
      </w:r>
      <w:r w:rsidR="003C6240" w:rsidRPr="00C52DBE">
        <w:rPr>
          <w:rFonts w:ascii="Arial" w:hAnsi="Arial" w:cs="Arial"/>
          <w:sz w:val="24"/>
          <w:szCs w:val="24"/>
        </w:rPr>
        <w:t>okymosi pagalb</w:t>
      </w:r>
      <w:r w:rsidR="002B389C" w:rsidRPr="00C52DBE">
        <w:rPr>
          <w:rFonts w:ascii="Arial" w:hAnsi="Arial" w:cs="Arial"/>
          <w:sz w:val="24"/>
          <w:szCs w:val="24"/>
        </w:rPr>
        <w:t>a</w:t>
      </w:r>
      <w:r w:rsidR="003C6240" w:rsidRPr="00C52DBE">
        <w:rPr>
          <w:rFonts w:ascii="Arial" w:hAnsi="Arial" w:cs="Arial"/>
          <w:sz w:val="24"/>
          <w:szCs w:val="24"/>
        </w:rPr>
        <w:t>).</w:t>
      </w:r>
    </w:p>
    <w:p w14:paraId="7693F675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7. </w:t>
      </w:r>
      <w:r w:rsidR="005B3793" w:rsidRPr="00C52DBE">
        <w:rPr>
          <w:rFonts w:ascii="Arial" w:hAnsi="Arial" w:cs="Arial"/>
          <w:sz w:val="24"/>
          <w:szCs w:val="24"/>
        </w:rPr>
        <w:t>Reikiamos mokymosi pagalbos teikimas vykdomas</w:t>
      </w:r>
      <w:r w:rsidR="006F3339" w:rsidRPr="00C52DBE">
        <w:rPr>
          <w:rFonts w:ascii="Arial" w:hAnsi="Arial" w:cs="Arial"/>
          <w:sz w:val="24"/>
          <w:szCs w:val="24"/>
        </w:rPr>
        <w:t xml:space="preserve"> gimnazijoje,</w:t>
      </w:r>
      <w:r w:rsidR="005B3793" w:rsidRPr="00C52DBE">
        <w:rPr>
          <w:rFonts w:ascii="Arial" w:hAnsi="Arial" w:cs="Arial"/>
          <w:sz w:val="24"/>
          <w:szCs w:val="24"/>
        </w:rPr>
        <w:t xml:space="preserve"> organizu</w:t>
      </w:r>
      <w:r w:rsidR="006F3339" w:rsidRPr="00C52DBE">
        <w:rPr>
          <w:rFonts w:ascii="Arial" w:hAnsi="Arial" w:cs="Arial"/>
          <w:sz w:val="24"/>
          <w:szCs w:val="24"/>
        </w:rPr>
        <w:t>ojant papildomas konsultacijas</w:t>
      </w:r>
      <w:r w:rsidR="005B3793" w:rsidRPr="00C52DBE">
        <w:rPr>
          <w:rFonts w:ascii="Arial" w:hAnsi="Arial" w:cs="Arial"/>
          <w:sz w:val="24"/>
          <w:szCs w:val="24"/>
        </w:rPr>
        <w:t xml:space="preserve">. </w:t>
      </w:r>
    </w:p>
    <w:p w14:paraId="55E68F9A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8. </w:t>
      </w:r>
      <w:r w:rsidR="005B3793" w:rsidRPr="00C52DBE">
        <w:rPr>
          <w:rFonts w:ascii="Arial" w:hAnsi="Arial" w:cs="Arial"/>
          <w:sz w:val="24"/>
          <w:szCs w:val="24"/>
        </w:rPr>
        <w:t>Konsultacijos trukmė turi būti ne trumpesnė nei vienos pamokos trukmė.</w:t>
      </w:r>
    </w:p>
    <w:p w14:paraId="677834C7" w14:textId="21F74586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9. </w:t>
      </w:r>
      <w:r w:rsidR="005B3793" w:rsidRPr="00C52DBE">
        <w:rPr>
          <w:rFonts w:ascii="Arial" w:hAnsi="Arial" w:cs="Arial"/>
          <w:sz w:val="24"/>
          <w:szCs w:val="24"/>
        </w:rPr>
        <w:t>Konsultacijos organizuojamos ne didesnėms kaip 5 mokinių grupėms.</w:t>
      </w:r>
    </w:p>
    <w:p w14:paraId="6AE03422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lastRenderedPageBreak/>
        <w:t xml:space="preserve">10. </w:t>
      </w:r>
      <w:r w:rsidR="004002F3" w:rsidRPr="00C52DBE">
        <w:rPr>
          <w:rFonts w:ascii="Arial" w:hAnsi="Arial" w:cs="Arial"/>
          <w:sz w:val="24"/>
          <w:szCs w:val="24"/>
        </w:rPr>
        <w:t>Kiekvienam mokiniui sudaroma galimybė gauti ne mažiau kaip 20 konsultacijų.</w:t>
      </w:r>
    </w:p>
    <w:p w14:paraId="7E987DCE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11. </w:t>
      </w:r>
      <w:r w:rsidR="004002F3" w:rsidRPr="00C52DBE">
        <w:rPr>
          <w:rFonts w:ascii="Arial" w:hAnsi="Arial" w:cs="Arial"/>
          <w:sz w:val="24"/>
          <w:szCs w:val="24"/>
        </w:rPr>
        <w:t xml:space="preserve">Jeigu mokinys </w:t>
      </w:r>
      <w:r w:rsidR="00FF15A6" w:rsidRPr="00C52DBE">
        <w:rPr>
          <w:rFonts w:ascii="Arial" w:hAnsi="Arial" w:cs="Arial"/>
          <w:sz w:val="24"/>
          <w:szCs w:val="24"/>
        </w:rPr>
        <w:t>P</w:t>
      </w:r>
      <w:r w:rsidR="004002F3" w:rsidRPr="00C52DBE">
        <w:rPr>
          <w:rFonts w:ascii="Arial" w:hAnsi="Arial" w:cs="Arial"/>
          <w:sz w:val="24"/>
          <w:szCs w:val="24"/>
        </w:rPr>
        <w:t>asiekimų patikrinimų metu nepasiekė kelių vertintų dalykų patenkinamo  pasiekimų lyg</w:t>
      </w:r>
      <w:r w:rsidR="00FF15A6" w:rsidRPr="00C52DBE">
        <w:rPr>
          <w:rFonts w:ascii="Arial" w:hAnsi="Arial" w:cs="Arial"/>
          <w:sz w:val="24"/>
          <w:szCs w:val="24"/>
        </w:rPr>
        <w:t>mens</w:t>
      </w:r>
      <w:r w:rsidR="004002F3" w:rsidRPr="00C52DBE">
        <w:rPr>
          <w:rFonts w:ascii="Arial" w:hAnsi="Arial" w:cs="Arial"/>
          <w:sz w:val="24"/>
          <w:szCs w:val="24"/>
        </w:rPr>
        <w:t>, reikalinga Mokymosi pagalba skiriama kiekvienam dalykui atskirai.</w:t>
      </w:r>
      <w:r w:rsidRPr="00C52DBE">
        <w:rPr>
          <w:rFonts w:ascii="Arial" w:hAnsi="Arial" w:cs="Arial"/>
          <w:sz w:val="24"/>
          <w:szCs w:val="24"/>
        </w:rPr>
        <w:t xml:space="preserve"> </w:t>
      </w:r>
    </w:p>
    <w:p w14:paraId="2B24B694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12. </w:t>
      </w:r>
      <w:r w:rsidR="004002F3" w:rsidRPr="00C52DBE">
        <w:rPr>
          <w:rFonts w:ascii="Arial" w:hAnsi="Arial" w:cs="Arial"/>
          <w:sz w:val="24"/>
          <w:szCs w:val="24"/>
        </w:rPr>
        <w:t>Konsultacijos organizuojamos</w:t>
      </w:r>
      <w:r w:rsidR="007873B5" w:rsidRPr="00C52DBE">
        <w:rPr>
          <w:rFonts w:ascii="Arial" w:hAnsi="Arial" w:cs="Arial"/>
          <w:sz w:val="24"/>
          <w:szCs w:val="24"/>
        </w:rPr>
        <w:t xml:space="preserve"> ne pamokų metu pagal iš anksto su mokiniais suderintą</w:t>
      </w:r>
      <w:r w:rsidR="004002F3" w:rsidRPr="00C52DBE">
        <w:rPr>
          <w:rFonts w:ascii="Arial" w:hAnsi="Arial" w:cs="Arial"/>
          <w:sz w:val="24"/>
          <w:szCs w:val="24"/>
        </w:rPr>
        <w:t xml:space="preserve"> tvarkaraštį.</w:t>
      </w:r>
    </w:p>
    <w:p w14:paraId="2355B0AD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13. </w:t>
      </w:r>
      <w:r w:rsidR="009C0581" w:rsidRPr="00C52DBE">
        <w:rPr>
          <w:rFonts w:ascii="Arial" w:hAnsi="Arial" w:cs="Arial"/>
          <w:sz w:val="24"/>
          <w:szCs w:val="24"/>
        </w:rPr>
        <w:t>Gimnazija</w:t>
      </w:r>
      <w:r w:rsidR="004002F3" w:rsidRPr="00C52DBE">
        <w:rPr>
          <w:rFonts w:ascii="Arial" w:hAnsi="Arial" w:cs="Arial"/>
          <w:sz w:val="24"/>
          <w:szCs w:val="24"/>
        </w:rPr>
        <w:t xml:space="preserve"> numato erdves, kur bus organizuojamos konsultacijos, užtikrina reikiamų mokymo priemonių prieinamumą konsultacijas teikiančiam mokytojui ir mokiniams.</w:t>
      </w:r>
    </w:p>
    <w:p w14:paraId="69184E7A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14. </w:t>
      </w:r>
      <w:r w:rsidR="00FF15A6" w:rsidRPr="00C52DBE">
        <w:rPr>
          <w:rFonts w:ascii="Arial" w:hAnsi="Arial" w:cs="Arial"/>
          <w:sz w:val="24"/>
          <w:szCs w:val="24"/>
        </w:rPr>
        <w:t xml:space="preserve">Konsultacijas gali teikti </w:t>
      </w:r>
      <w:r w:rsidR="00ED579B" w:rsidRPr="00C52DBE">
        <w:rPr>
          <w:rFonts w:ascii="Arial" w:hAnsi="Arial" w:cs="Arial"/>
          <w:sz w:val="24"/>
          <w:szCs w:val="24"/>
        </w:rPr>
        <w:t xml:space="preserve">patenkinamo pasiekimų lygmens Pasiekimų patikrinime nepasiekusį mokinį mokęs </w:t>
      </w:r>
      <w:r w:rsidR="00FF15A6" w:rsidRPr="00C52DBE">
        <w:rPr>
          <w:rFonts w:ascii="Arial" w:hAnsi="Arial" w:cs="Arial"/>
          <w:sz w:val="24"/>
          <w:szCs w:val="24"/>
        </w:rPr>
        <w:t>mokytojas ar kitas to dalyko mokyklos mokytojas.</w:t>
      </w:r>
    </w:p>
    <w:p w14:paraId="4AAF2B63" w14:textId="7B6F027B" w:rsidR="00FF15A6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15. </w:t>
      </w:r>
      <w:r w:rsidR="00FF15A6" w:rsidRPr="00C52DBE">
        <w:rPr>
          <w:rFonts w:ascii="Arial" w:hAnsi="Arial" w:cs="Arial"/>
          <w:sz w:val="24"/>
          <w:szCs w:val="24"/>
        </w:rPr>
        <w:t>Prieš pradėdamas teikti konsultacijas, mokytojas turi susipažinti su mokinių Pasiekimų patikrinimų rezultatais (ataskaita) ir, aptaręs mokymosi spragas su kiekvienu mokiniu, parengti kiekvieno mokinio individualų mokymosi</w:t>
      </w:r>
      <w:r w:rsidR="00FF15A6" w:rsidRPr="00C52DBE">
        <w:rPr>
          <w:rFonts w:ascii="Arial" w:hAnsi="Arial" w:cs="Arial"/>
          <w:szCs w:val="24"/>
        </w:rPr>
        <w:t xml:space="preserve"> </w:t>
      </w:r>
      <w:r w:rsidR="00FF15A6" w:rsidRPr="00C52DBE">
        <w:rPr>
          <w:rFonts w:ascii="Arial" w:hAnsi="Arial" w:cs="Arial"/>
          <w:sz w:val="24"/>
          <w:szCs w:val="24"/>
        </w:rPr>
        <w:t>pasiekimų gerinimo planą, kuriame numatytų bendrą konsultacijų skaičių, konsultacijų temas ir trukmę, įvardytų mokiniui būtinas atlikti užduotis, jų vertinimą.</w:t>
      </w:r>
      <w:r w:rsidR="00710BE0" w:rsidRPr="00C52DBE">
        <w:rPr>
          <w:rFonts w:ascii="Arial" w:hAnsi="Arial" w:cs="Arial"/>
          <w:sz w:val="24"/>
          <w:szCs w:val="24"/>
        </w:rPr>
        <w:t xml:space="preserve"> </w:t>
      </w:r>
      <w:r w:rsidR="00ED579B" w:rsidRPr="00C52DBE">
        <w:rPr>
          <w:rFonts w:ascii="Arial" w:hAnsi="Arial" w:cs="Arial"/>
          <w:sz w:val="24"/>
          <w:szCs w:val="24"/>
        </w:rPr>
        <w:t>S</w:t>
      </w:r>
      <w:r w:rsidR="00710BE0" w:rsidRPr="00C52DBE">
        <w:rPr>
          <w:rFonts w:ascii="Arial" w:hAnsi="Arial" w:cs="Arial"/>
          <w:sz w:val="24"/>
          <w:szCs w:val="24"/>
        </w:rPr>
        <w:t xml:space="preserve">u </w:t>
      </w:r>
      <w:r w:rsidR="002A7FDA" w:rsidRPr="00C52DBE">
        <w:rPr>
          <w:rFonts w:ascii="Arial" w:hAnsi="Arial" w:cs="Arial"/>
          <w:sz w:val="24"/>
          <w:szCs w:val="24"/>
        </w:rPr>
        <w:t xml:space="preserve">mokinio </w:t>
      </w:r>
      <w:r w:rsidR="00ED579B" w:rsidRPr="00C52DBE">
        <w:rPr>
          <w:rFonts w:ascii="Arial" w:hAnsi="Arial" w:cs="Arial"/>
          <w:sz w:val="24"/>
          <w:szCs w:val="24"/>
        </w:rPr>
        <w:t>individualiu</w:t>
      </w:r>
      <w:r w:rsidR="002A7FDA" w:rsidRPr="00C52DBE">
        <w:rPr>
          <w:rFonts w:ascii="Arial" w:hAnsi="Arial" w:cs="Arial"/>
          <w:sz w:val="24"/>
          <w:szCs w:val="24"/>
        </w:rPr>
        <w:t xml:space="preserve"> mokymosi pasiekimų gerinimo planu </w:t>
      </w:r>
      <w:r w:rsidR="00710BE0" w:rsidRPr="00C52DBE">
        <w:rPr>
          <w:rFonts w:ascii="Arial" w:hAnsi="Arial" w:cs="Arial"/>
          <w:sz w:val="24"/>
          <w:szCs w:val="24"/>
        </w:rPr>
        <w:t xml:space="preserve">bei konsultacijų tvarkaraščiu </w:t>
      </w:r>
      <w:r w:rsidR="002A7FDA" w:rsidRPr="00C52DBE">
        <w:rPr>
          <w:rFonts w:ascii="Arial" w:hAnsi="Arial" w:cs="Arial"/>
          <w:sz w:val="24"/>
          <w:szCs w:val="24"/>
        </w:rPr>
        <w:t xml:space="preserve">mokytojas </w:t>
      </w:r>
      <w:r w:rsidR="00710BE0" w:rsidRPr="00C52DBE">
        <w:rPr>
          <w:rFonts w:ascii="Arial" w:hAnsi="Arial" w:cs="Arial"/>
          <w:sz w:val="24"/>
          <w:szCs w:val="24"/>
        </w:rPr>
        <w:t xml:space="preserve">supažindina </w:t>
      </w:r>
      <w:r w:rsidR="002A7FDA" w:rsidRPr="00C52DBE">
        <w:rPr>
          <w:rFonts w:ascii="Arial" w:hAnsi="Arial" w:cs="Arial"/>
          <w:sz w:val="24"/>
          <w:szCs w:val="24"/>
        </w:rPr>
        <w:t xml:space="preserve">mokinio </w:t>
      </w:r>
      <w:r w:rsidR="00710BE0" w:rsidRPr="00C52DBE">
        <w:rPr>
          <w:rFonts w:ascii="Arial" w:hAnsi="Arial" w:cs="Arial"/>
          <w:sz w:val="24"/>
          <w:szCs w:val="24"/>
        </w:rPr>
        <w:t>tėvus (globėjus, rūpintojus).</w:t>
      </w:r>
    </w:p>
    <w:p w14:paraId="56FF1283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16. </w:t>
      </w:r>
      <w:r w:rsidR="00FF15A6" w:rsidRPr="00C52DBE">
        <w:rPr>
          <w:rFonts w:ascii="Arial" w:hAnsi="Arial" w:cs="Arial"/>
          <w:sz w:val="24"/>
          <w:szCs w:val="24"/>
        </w:rPr>
        <w:t>Konsultacijos gali būti vykdomos intensyviai, t. y. išdėstant jas per kelis mėnesius arba išdėstant jas tam tikru periodiškumu per visas ugdymo dienas. Dėl konsultacijų vykdymo inten</w:t>
      </w:r>
      <w:r w:rsidR="009C0581" w:rsidRPr="00C52DBE">
        <w:rPr>
          <w:rFonts w:ascii="Arial" w:hAnsi="Arial" w:cs="Arial"/>
          <w:sz w:val="24"/>
          <w:szCs w:val="24"/>
        </w:rPr>
        <w:t>syvumo apsisprendžiama gimnazijoje.</w:t>
      </w:r>
      <w:r w:rsidR="00FF15A6" w:rsidRPr="00C52DBE">
        <w:rPr>
          <w:rFonts w:ascii="Arial" w:hAnsi="Arial" w:cs="Arial"/>
          <w:sz w:val="24"/>
          <w:szCs w:val="24"/>
        </w:rPr>
        <w:t xml:space="preserve"> </w:t>
      </w:r>
    </w:p>
    <w:p w14:paraId="78B17D90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17. </w:t>
      </w:r>
      <w:r w:rsidR="00FF15A6" w:rsidRPr="00C52DBE">
        <w:rPr>
          <w:rFonts w:ascii="Arial" w:hAnsi="Arial" w:cs="Arial"/>
          <w:sz w:val="24"/>
          <w:szCs w:val="24"/>
        </w:rPr>
        <w:t xml:space="preserve">Jei mokinys nedalyvauja paskirtose </w:t>
      </w:r>
      <w:r w:rsidR="009C0581" w:rsidRPr="00C52DBE">
        <w:rPr>
          <w:rFonts w:ascii="Arial" w:hAnsi="Arial" w:cs="Arial"/>
          <w:sz w:val="24"/>
          <w:szCs w:val="24"/>
        </w:rPr>
        <w:t xml:space="preserve">konsultacijose, apie tai yra </w:t>
      </w:r>
      <w:r w:rsidR="00FF15A6" w:rsidRPr="00C52DBE">
        <w:rPr>
          <w:rFonts w:ascii="Arial" w:hAnsi="Arial" w:cs="Arial"/>
          <w:sz w:val="24"/>
          <w:szCs w:val="24"/>
        </w:rPr>
        <w:t xml:space="preserve"> informuoja</w:t>
      </w:r>
      <w:r w:rsidR="009C0581" w:rsidRPr="00C52DBE">
        <w:rPr>
          <w:rFonts w:ascii="Arial" w:hAnsi="Arial" w:cs="Arial"/>
          <w:sz w:val="24"/>
          <w:szCs w:val="24"/>
        </w:rPr>
        <w:t>mi tėvai</w:t>
      </w:r>
      <w:r w:rsidR="002A7FDA" w:rsidRPr="00C52DBE">
        <w:rPr>
          <w:rFonts w:ascii="Arial" w:hAnsi="Arial" w:cs="Arial"/>
          <w:sz w:val="24"/>
          <w:szCs w:val="24"/>
        </w:rPr>
        <w:t xml:space="preserve"> </w:t>
      </w:r>
      <w:r w:rsidR="009C0581" w:rsidRPr="00C52DBE">
        <w:rPr>
          <w:rFonts w:ascii="Arial" w:hAnsi="Arial" w:cs="Arial"/>
          <w:sz w:val="24"/>
          <w:szCs w:val="24"/>
        </w:rPr>
        <w:t>(globėjai, rūpintojai</w:t>
      </w:r>
      <w:r w:rsidR="00FF15A6" w:rsidRPr="00C52DBE">
        <w:rPr>
          <w:rFonts w:ascii="Arial" w:hAnsi="Arial" w:cs="Arial"/>
          <w:sz w:val="24"/>
          <w:szCs w:val="24"/>
        </w:rPr>
        <w:t>).</w:t>
      </w:r>
    </w:p>
    <w:p w14:paraId="538FC5E1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18. </w:t>
      </w:r>
      <w:r w:rsidR="00FF15A6" w:rsidRPr="00C52DBE">
        <w:rPr>
          <w:rFonts w:ascii="Arial" w:hAnsi="Arial" w:cs="Arial"/>
          <w:sz w:val="24"/>
          <w:szCs w:val="24"/>
        </w:rPr>
        <w:t>Mokinio</w:t>
      </w:r>
      <w:r w:rsidR="00017306" w:rsidRPr="00C52DBE">
        <w:rPr>
          <w:rFonts w:ascii="Arial" w:hAnsi="Arial" w:cs="Arial"/>
          <w:sz w:val="24"/>
          <w:szCs w:val="24"/>
        </w:rPr>
        <w:t xml:space="preserve"> dėl nepateisinamos priežasties</w:t>
      </w:r>
      <w:r w:rsidR="00FF15A6" w:rsidRPr="00C52DBE">
        <w:rPr>
          <w:rFonts w:ascii="Arial" w:hAnsi="Arial" w:cs="Arial"/>
          <w:sz w:val="24"/>
          <w:szCs w:val="24"/>
        </w:rPr>
        <w:t xml:space="preserve"> praleistos konsultacijos nėra kompensuojamos.</w:t>
      </w:r>
    </w:p>
    <w:p w14:paraId="5DDD9FE4" w14:textId="77777777" w:rsidR="00D777DA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19. </w:t>
      </w:r>
      <w:r w:rsidR="00FF15A6" w:rsidRPr="00C52DBE">
        <w:rPr>
          <w:rFonts w:ascii="Arial" w:hAnsi="Arial" w:cs="Arial"/>
          <w:sz w:val="24"/>
          <w:szCs w:val="24"/>
        </w:rPr>
        <w:t xml:space="preserve">Mokymosi pagalbai koordinuoti mokykloje jos vadovas paskiria atsakingą asmenį. </w:t>
      </w:r>
    </w:p>
    <w:p w14:paraId="4BE901DA" w14:textId="41D81107" w:rsidR="00FF15A6" w:rsidRPr="00C52DBE" w:rsidRDefault="00D777DA" w:rsidP="00227DC7">
      <w:pPr>
        <w:spacing w:line="276" w:lineRule="auto"/>
        <w:ind w:firstLine="284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20. </w:t>
      </w:r>
      <w:r w:rsidR="009C0581" w:rsidRPr="00C52DBE">
        <w:rPr>
          <w:rFonts w:ascii="Arial" w:hAnsi="Arial" w:cs="Arial"/>
          <w:sz w:val="24"/>
          <w:szCs w:val="24"/>
        </w:rPr>
        <w:t>Gimnazija</w:t>
      </w:r>
      <w:r w:rsidR="00FF15A6" w:rsidRPr="00C52DBE">
        <w:rPr>
          <w:rFonts w:ascii="Arial" w:hAnsi="Arial" w:cs="Arial"/>
          <w:sz w:val="24"/>
          <w:szCs w:val="24"/>
        </w:rPr>
        <w:t xml:space="preserve"> iki einamųjų mokslo metų spalio 1 d. pateikia Joniškio rajono savivaldybės Švietimo, kultūros ir sporto skyriui informaciją apie mokinių, kuriems priklauso Mokymosi pagalba, skaičių ir konsultacijų tvarkaraštį.</w:t>
      </w:r>
    </w:p>
    <w:p w14:paraId="23EEEA55" w14:textId="77777777" w:rsidR="003C6240" w:rsidRPr="00223308" w:rsidRDefault="003C6240" w:rsidP="00D777DA">
      <w:pPr>
        <w:jc w:val="both"/>
        <w:rPr>
          <w:sz w:val="24"/>
          <w:szCs w:val="24"/>
        </w:rPr>
      </w:pPr>
    </w:p>
    <w:p w14:paraId="1FA07FD8" w14:textId="77777777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III SKYRIUS</w:t>
      </w:r>
    </w:p>
    <w:p w14:paraId="6B554773" w14:textId="77777777" w:rsidR="003C6240" w:rsidRPr="00C52DBE" w:rsidRDefault="003C6240" w:rsidP="00227DC7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2DBE">
        <w:rPr>
          <w:rFonts w:ascii="Arial" w:hAnsi="Arial" w:cs="Arial"/>
          <w:b/>
          <w:bCs/>
          <w:sz w:val="24"/>
          <w:szCs w:val="24"/>
        </w:rPr>
        <w:t>BAIGIAMOSIOS NUOSTATOS</w:t>
      </w:r>
    </w:p>
    <w:p w14:paraId="41A2F9A5" w14:textId="77777777" w:rsidR="003C6240" w:rsidRPr="00223308" w:rsidRDefault="003C6240" w:rsidP="00227DC7">
      <w:pPr>
        <w:spacing w:line="276" w:lineRule="auto"/>
        <w:rPr>
          <w:sz w:val="24"/>
          <w:szCs w:val="24"/>
        </w:rPr>
      </w:pPr>
    </w:p>
    <w:p w14:paraId="0CC69ACE" w14:textId="013F63F4" w:rsidR="00D777DA" w:rsidRPr="00C52DBE" w:rsidRDefault="00D777DA" w:rsidP="00227DC7">
      <w:pPr>
        <w:spacing w:line="276" w:lineRule="auto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21. </w:t>
      </w:r>
      <w:r w:rsidR="003C6240" w:rsidRPr="00C52DBE">
        <w:rPr>
          <w:rFonts w:ascii="Arial" w:hAnsi="Arial" w:cs="Arial"/>
          <w:sz w:val="24"/>
          <w:szCs w:val="24"/>
        </w:rPr>
        <w:t>Tvarkos aprašas gali būti keičiamas atsižvelgiant į pasikeitusius teisės aktus ir aplinkybes.</w:t>
      </w:r>
    </w:p>
    <w:p w14:paraId="5DB2527A" w14:textId="05952B12" w:rsidR="00BE2B48" w:rsidRPr="00C52DBE" w:rsidRDefault="00D777DA" w:rsidP="00227DC7">
      <w:pPr>
        <w:spacing w:line="276" w:lineRule="auto"/>
        <w:rPr>
          <w:rFonts w:ascii="Arial" w:hAnsi="Arial" w:cs="Arial"/>
          <w:sz w:val="24"/>
          <w:szCs w:val="24"/>
        </w:rPr>
      </w:pPr>
      <w:r w:rsidRPr="00C52DBE">
        <w:rPr>
          <w:rFonts w:ascii="Arial" w:hAnsi="Arial" w:cs="Arial"/>
          <w:sz w:val="24"/>
          <w:szCs w:val="24"/>
        </w:rPr>
        <w:t xml:space="preserve">22. </w:t>
      </w:r>
      <w:r w:rsidR="00BE2B48" w:rsidRPr="00C52DBE">
        <w:rPr>
          <w:rFonts w:ascii="Arial" w:hAnsi="Arial" w:cs="Arial"/>
          <w:sz w:val="24"/>
          <w:szCs w:val="24"/>
        </w:rPr>
        <w:t>Tvarkos aprašas skelbiama</w:t>
      </w:r>
      <w:r w:rsidR="009C0581" w:rsidRPr="00C52DBE">
        <w:rPr>
          <w:rFonts w:ascii="Arial" w:hAnsi="Arial" w:cs="Arial"/>
          <w:sz w:val="24"/>
          <w:szCs w:val="24"/>
        </w:rPr>
        <w:t>s gimnazijos interneto svetainėj</w:t>
      </w:r>
      <w:r w:rsidR="00017306" w:rsidRPr="00C52DBE">
        <w:rPr>
          <w:rFonts w:ascii="Arial" w:hAnsi="Arial" w:cs="Arial"/>
          <w:sz w:val="24"/>
          <w:szCs w:val="24"/>
        </w:rPr>
        <w:t xml:space="preserve">e, </w:t>
      </w:r>
      <w:r w:rsidR="009C0581" w:rsidRPr="00C52DBE">
        <w:rPr>
          <w:rFonts w:ascii="Arial" w:hAnsi="Arial" w:cs="Arial"/>
          <w:sz w:val="24"/>
          <w:szCs w:val="24"/>
        </w:rPr>
        <w:t>ugdymo plane (1 priedas).</w:t>
      </w:r>
    </w:p>
    <w:p w14:paraId="08B34E2F" w14:textId="77777777" w:rsidR="00BE2B48" w:rsidRPr="00223308" w:rsidRDefault="00BE2B48" w:rsidP="00BE2B48">
      <w:pPr>
        <w:spacing w:after="160" w:line="259" w:lineRule="auto"/>
        <w:rPr>
          <w:szCs w:val="24"/>
        </w:rPr>
      </w:pPr>
    </w:p>
    <w:p w14:paraId="692F2693" w14:textId="53B5F64C" w:rsidR="00BE2B48" w:rsidRPr="00BE2B48" w:rsidRDefault="00BE2B48" w:rsidP="00BE2B48">
      <w:pPr>
        <w:spacing w:after="160" w:line="259" w:lineRule="auto"/>
        <w:jc w:val="center"/>
        <w:rPr>
          <w:szCs w:val="24"/>
        </w:rPr>
      </w:pPr>
      <w:r w:rsidRPr="00BE2B48">
        <w:rPr>
          <w:szCs w:val="24"/>
        </w:rPr>
        <w:t>________________________</w:t>
      </w:r>
    </w:p>
    <w:sectPr w:rsidR="00BE2B48" w:rsidRPr="00BE2B48" w:rsidSect="00227DC7">
      <w:pgSz w:w="11906" w:h="16838" w:code="9"/>
      <w:pgMar w:top="1134" w:right="680" w:bottom="1134" w:left="1701" w:header="1140" w:footer="22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8F651" w14:textId="77777777" w:rsidR="00DC48E8" w:rsidRDefault="00DC48E8">
      <w:r>
        <w:separator/>
      </w:r>
    </w:p>
  </w:endnote>
  <w:endnote w:type="continuationSeparator" w:id="0">
    <w:p w14:paraId="1DCF4A48" w14:textId="77777777" w:rsidR="00DC48E8" w:rsidRDefault="00DC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D4E8FD" w14:textId="77777777" w:rsidR="00DC48E8" w:rsidRDefault="00DC48E8">
      <w:r>
        <w:separator/>
      </w:r>
    </w:p>
  </w:footnote>
  <w:footnote w:type="continuationSeparator" w:id="0">
    <w:p w14:paraId="46386ADB" w14:textId="77777777" w:rsidR="00DC48E8" w:rsidRDefault="00DC4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90977"/>
    <w:multiLevelType w:val="singleLevel"/>
    <w:tmpl w:val="ACA48D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10042143"/>
    <w:multiLevelType w:val="hybridMultilevel"/>
    <w:tmpl w:val="A0EC0720"/>
    <w:lvl w:ilvl="0" w:tplc="0427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A512C"/>
    <w:multiLevelType w:val="hybridMultilevel"/>
    <w:tmpl w:val="E4D2012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81A4C"/>
    <w:multiLevelType w:val="hybridMultilevel"/>
    <w:tmpl w:val="1E9A6F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71812"/>
    <w:multiLevelType w:val="hybridMultilevel"/>
    <w:tmpl w:val="01E292CA"/>
    <w:lvl w:ilvl="0" w:tplc="FFFFFFF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1061"/>
    <w:multiLevelType w:val="hybridMultilevel"/>
    <w:tmpl w:val="FA5063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34337"/>
    <w:multiLevelType w:val="hybridMultilevel"/>
    <w:tmpl w:val="10E80CC2"/>
    <w:lvl w:ilvl="0" w:tplc="F3825104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1741D"/>
    <w:multiLevelType w:val="singleLevel"/>
    <w:tmpl w:val="ACA48DA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7FB2DEB"/>
    <w:multiLevelType w:val="hybridMultilevel"/>
    <w:tmpl w:val="5D388EF0"/>
    <w:lvl w:ilvl="0" w:tplc="0427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176AE5"/>
    <w:multiLevelType w:val="singleLevel"/>
    <w:tmpl w:val="E7C62E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7EF96DDF"/>
    <w:multiLevelType w:val="multilevel"/>
    <w:tmpl w:val="4F9685B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469"/>
    <w:rsid w:val="000155D9"/>
    <w:rsid w:val="00016345"/>
    <w:rsid w:val="00017306"/>
    <w:rsid w:val="00036451"/>
    <w:rsid w:val="0003699E"/>
    <w:rsid w:val="0004263C"/>
    <w:rsid w:val="00044092"/>
    <w:rsid w:val="00044AE6"/>
    <w:rsid w:val="00052A4D"/>
    <w:rsid w:val="000732C0"/>
    <w:rsid w:val="00075D7D"/>
    <w:rsid w:val="000811CD"/>
    <w:rsid w:val="000818BB"/>
    <w:rsid w:val="00084BF9"/>
    <w:rsid w:val="0009567C"/>
    <w:rsid w:val="00096948"/>
    <w:rsid w:val="000B4A34"/>
    <w:rsid w:val="000C1491"/>
    <w:rsid w:val="000C262B"/>
    <w:rsid w:val="000C3796"/>
    <w:rsid w:val="000D7E40"/>
    <w:rsid w:val="000E3EF0"/>
    <w:rsid w:val="00102B9E"/>
    <w:rsid w:val="0010399B"/>
    <w:rsid w:val="00110042"/>
    <w:rsid w:val="0012243C"/>
    <w:rsid w:val="00125D50"/>
    <w:rsid w:val="001340D0"/>
    <w:rsid w:val="00147266"/>
    <w:rsid w:val="00155A0A"/>
    <w:rsid w:val="001742A4"/>
    <w:rsid w:val="0018588F"/>
    <w:rsid w:val="001A1BC8"/>
    <w:rsid w:val="001A5B76"/>
    <w:rsid w:val="001B615D"/>
    <w:rsid w:val="001B6195"/>
    <w:rsid w:val="001C494E"/>
    <w:rsid w:val="001C4F4F"/>
    <w:rsid w:val="001D13B0"/>
    <w:rsid w:val="001E294F"/>
    <w:rsid w:val="001E729B"/>
    <w:rsid w:val="00223308"/>
    <w:rsid w:val="00224EB9"/>
    <w:rsid w:val="00227DC7"/>
    <w:rsid w:val="00233D0B"/>
    <w:rsid w:val="0025532E"/>
    <w:rsid w:val="0026567A"/>
    <w:rsid w:val="00272BF1"/>
    <w:rsid w:val="00281174"/>
    <w:rsid w:val="00284F8D"/>
    <w:rsid w:val="002941A8"/>
    <w:rsid w:val="002966E6"/>
    <w:rsid w:val="002A3FE7"/>
    <w:rsid w:val="002A5CD4"/>
    <w:rsid w:val="002A7FDA"/>
    <w:rsid w:val="002B389C"/>
    <w:rsid w:val="002B443F"/>
    <w:rsid w:val="002D2966"/>
    <w:rsid w:val="002D7DA4"/>
    <w:rsid w:val="002F14CB"/>
    <w:rsid w:val="002F1DC4"/>
    <w:rsid w:val="00301778"/>
    <w:rsid w:val="0032353C"/>
    <w:rsid w:val="00324292"/>
    <w:rsid w:val="00325995"/>
    <w:rsid w:val="0034028F"/>
    <w:rsid w:val="00346D70"/>
    <w:rsid w:val="00355EBB"/>
    <w:rsid w:val="00356825"/>
    <w:rsid w:val="00365769"/>
    <w:rsid w:val="003745EE"/>
    <w:rsid w:val="00374DD4"/>
    <w:rsid w:val="00381C93"/>
    <w:rsid w:val="00386C8B"/>
    <w:rsid w:val="003A0550"/>
    <w:rsid w:val="003B0563"/>
    <w:rsid w:val="003B3DC2"/>
    <w:rsid w:val="003C01F3"/>
    <w:rsid w:val="003C046C"/>
    <w:rsid w:val="003C479C"/>
    <w:rsid w:val="003C6240"/>
    <w:rsid w:val="003D4BF1"/>
    <w:rsid w:val="003E1A8C"/>
    <w:rsid w:val="003E6837"/>
    <w:rsid w:val="003F491D"/>
    <w:rsid w:val="004002F3"/>
    <w:rsid w:val="00404D8A"/>
    <w:rsid w:val="0040703D"/>
    <w:rsid w:val="004130F7"/>
    <w:rsid w:val="00415EE4"/>
    <w:rsid w:val="0042497E"/>
    <w:rsid w:val="0042585B"/>
    <w:rsid w:val="004332CE"/>
    <w:rsid w:val="004360FC"/>
    <w:rsid w:val="0045114B"/>
    <w:rsid w:val="004541B2"/>
    <w:rsid w:val="00483E87"/>
    <w:rsid w:val="00492F05"/>
    <w:rsid w:val="004948F8"/>
    <w:rsid w:val="004A055C"/>
    <w:rsid w:val="004B0AD8"/>
    <w:rsid w:val="004C2469"/>
    <w:rsid w:val="004C6127"/>
    <w:rsid w:val="004E1D17"/>
    <w:rsid w:val="004E416C"/>
    <w:rsid w:val="00500968"/>
    <w:rsid w:val="00507CDE"/>
    <w:rsid w:val="00515619"/>
    <w:rsid w:val="005336E7"/>
    <w:rsid w:val="00545391"/>
    <w:rsid w:val="005575D7"/>
    <w:rsid w:val="005660AD"/>
    <w:rsid w:val="005820C1"/>
    <w:rsid w:val="005900A5"/>
    <w:rsid w:val="00597EEB"/>
    <w:rsid w:val="005B3793"/>
    <w:rsid w:val="005B4E99"/>
    <w:rsid w:val="005D1FDC"/>
    <w:rsid w:val="005E775A"/>
    <w:rsid w:val="005F1CC7"/>
    <w:rsid w:val="005F40AE"/>
    <w:rsid w:val="005F5848"/>
    <w:rsid w:val="00614319"/>
    <w:rsid w:val="006272B9"/>
    <w:rsid w:val="0062746C"/>
    <w:rsid w:val="00632653"/>
    <w:rsid w:val="00635071"/>
    <w:rsid w:val="006549AE"/>
    <w:rsid w:val="00656B22"/>
    <w:rsid w:val="0066028A"/>
    <w:rsid w:val="00662BE7"/>
    <w:rsid w:val="00663F36"/>
    <w:rsid w:val="006768FE"/>
    <w:rsid w:val="006838A3"/>
    <w:rsid w:val="00686140"/>
    <w:rsid w:val="00687F6E"/>
    <w:rsid w:val="00696A50"/>
    <w:rsid w:val="006A112E"/>
    <w:rsid w:val="006B2DD1"/>
    <w:rsid w:val="006B5297"/>
    <w:rsid w:val="006B55B6"/>
    <w:rsid w:val="006C4B8A"/>
    <w:rsid w:val="006C7BFB"/>
    <w:rsid w:val="006D48D4"/>
    <w:rsid w:val="006D5A4B"/>
    <w:rsid w:val="006D70ED"/>
    <w:rsid w:val="006F0D7B"/>
    <w:rsid w:val="006F3339"/>
    <w:rsid w:val="006F503A"/>
    <w:rsid w:val="007007B0"/>
    <w:rsid w:val="00704A25"/>
    <w:rsid w:val="00710BE0"/>
    <w:rsid w:val="00722A27"/>
    <w:rsid w:val="0072540A"/>
    <w:rsid w:val="00741EAF"/>
    <w:rsid w:val="0078040A"/>
    <w:rsid w:val="00781E0D"/>
    <w:rsid w:val="007873B5"/>
    <w:rsid w:val="00791632"/>
    <w:rsid w:val="007A7AAE"/>
    <w:rsid w:val="007B0331"/>
    <w:rsid w:val="007C2A4A"/>
    <w:rsid w:val="007C6289"/>
    <w:rsid w:val="007C65EF"/>
    <w:rsid w:val="007D1194"/>
    <w:rsid w:val="007D4EA0"/>
    <w:rsid w:val="007D6D35"/>
    <w:rsid w:val="007E0E6E"/>
    <w:rsid w:val="007E1074"/>
    <w:rsid w:val="007E3EB0"/>
    <w:rsid w:val="007E6BC7"/>
    <w:rsid w:val="008003FE"/>
    <w:rsid w:val="008021F7"/>
    <w:rsid w:val="00810684"/>
    <w:rsid w:val="00814CCB"/>
    <w:rsid w:val="00815B6E"/>
    <w:rsid w:val="00840F6C"/>
    <w:rsid w:val="0085345C"/>
    <w:rsid w:val="008656B4"/>
    <w:rsid w:val="00882F52"/>
    <w:rsid w:val="00883DEE"/>
    <w:rsid w:val="008840D4"/>
    <w:rsid w:val="008B3679"/>
    <w:rsid w:val="008C45F8"/>
    <w:rsid w:val="008C7AF1"/>
    <w:rsid w:val="008D399C"/>
    <w:rsid w:val="008D587F"/>
    <w:rsid w:val="008E0993"/>
    <w:rsid w:val="008E5715"/>
    <w:rsid w:val="008F2B44"/>
    <w:rsid w:val="00904A7E"/>
    <w:rsid w:val="009134A5"/>
    <w:rsid w:val="00913843"/>
    <w:rsid w:val="00921A8C"/>
    <w:rsid w:val="00926D57"/>
    <w:rsid w:val="00935D8A"/>
    <w:rsid w:val="0094231E"/>
    <w:rsid w:val="0094288F"/>
    <w:rsid w:val="00947A5B"/>
    <w:rsid w:val="009530B6"/>
    <w:rsid w:val="0095450D"/>
    <w:rsid w:val="0096242F"/>
    <w:rsid w:val="00970F6D"/>
    <w:rsid w:val="009732AA"/>
    <w:rsid w:val="00975C15"/>
    <w:rsid w:val="00996299"/>
    <w:rsid w:val="009A0F5F"/>
    <w:rsid w:val="009A436A"/>
    <w:rsid w:val="009A44B2"/>
    <w:rsid w:val="009B1B05"/>
    <w:rsid w:val="009C0581"/>
    <w:rsid w:val="009C18C9"/>
    <w:rsid w:val="009C54C5"/>
    <w:rsid w:val="009D1C3C"/>
    <w:rsid w:val="009D3ECF"/>
    <w:rsid w:val="009D6294"/>
    <w:rsid w:val="009E262E"/>
    <w:rsid w:val="009E57B5"/>
    <w:rsid w:val="009F0907"/>
    <w:rsid w:val="009F1384"/>
    <w:rsid w:val="009F1E35"/>
    <w:rsid w:val="00A00AC2"/>
    <w:rsid w:val="00A109CF"/>
    <w:rsid w:val="00A11505"/>
    <w:rsid w:val="00A4766C"/>
    <w:rsid w:val="00A66309"/>
    <w:rsid w:val="00A76074"/>
    <w:rsid w:val="00A807A0"/>
    <w:rsid w:val="00A8634D"/>
    <w:rsid w:val="00A97506"/>
    <w:rsid w:val="00A975C0"/>
    <w:rsid w:val="00AB3C40"/>
    <w:rsid w:val="00AB3CC5"/>
    <w:rsid w:val="00AB467C"/>
    <w:rsid w:val="00AD5B8E"/>
    <w:rsid w:val="00AE6926"/>
    <w:rsid w:val="00AF5F41"/>
    <w:rsid w:val="00AF696C"/>
    <w:rsid w:val="00B008F3"/>
    <w:rsid w:val="00B075FE"/>
    <w:rsid w:val="00B1471D"/>
    <w:rsid w:val="00B1688B"/>
    <w:rsid w:val="00B22ADD"/>
    <w:rsid w:val="00B231D8"/>
    <w:rsid w:val="00B3243C"/>
    <w:rsid w:val="00B32CCE"/>
    <w:rsid w:val="00B612B9"/>
    <w:rsid w:val="00B64662"/>
    <w:rsid w:val="00B75A11"/>
    <w:rsid w:val="00B825A6"/>
    <w:rsid w:val="00B86B62"/>
    <w:rsid w:val="00B8744D"/>
    <w:rsid w:val="00B87836"/>
    <w:rsid w:val="00B90313"/>
    <w:rsid w:val="00B915DC"/>
    <w:rsid w:val="00BA1AC2"/>
    <w:rsid w:val="00BB0B05"/>
    <w:rsid w:val="00BB16C1"/>
    <w:rsid w:val="00BC1A4A"/>
    <w:rsid w:val="00BC219C"/>
    <w:rsid w:val="00BC4DC8"/>
    <w:rsid w:val="00BE2B48"/>
    <w:rsid w:val="00BE38DA"/>
    <w:rsid w:val="00BE5747"/>
    <w:rsid w:val="00C05FBB"/>
    <w:rsid w:val="00C37982"/>
    <w:rsid w:val="00C4022F"/>
    <w:rsid w:val="00C52DBE"/>
    <w:rsid w:val="00C53A57"/>
    <w:rsid w:val="00C66B86"/>
    <w:rsid w:val="00C75B30"/>
    <w:rsid w:val="00C766CB"/>
    <w:rsid w:val="00C81FCE"/>
    <w:rsid w:val="00C85A34"/>
    <w:rsid w:val="00CA5BCD"/>
    <w:rsid w:val="00CB7F41"/>
    <w:rsid w:val="00CC0126"/>
    <w:rsid w:val="00CC0165"/>
    <w:rsid w:val="00CC11FC"/>
    <w:rsid w:val="00CC68AB"/>
    <w:rsid w:val="00CC78F6"/>
    <w:rsid w:val="00CD3355"/>
    <w:rsid w:val="00CD65C2"/>
    <w:rsid w:val="00CE1C99"/>
    <w:rsid w:val="00CF43F3"/>
    <w:rsid w:val="00CF4804"/>
    <w:rsid w:val="00CF5F71"/>
    <w:rsid w:val="00CF6480"/>
    <w:rsid w:val="00D023BB"/>
    <w:rsid w:val="00D0673E"/>
    <w:rsid w:val="00D20F29"/>
    <w:rsid w:val="00D22302"/>
    <w:rsid w:val="00D3069A"/>
    <w:rsid w:val="00D368D9"/>
    <w:rsid w:val="00D40525"/>
    <w:rsid w:val="00D53DFA"/>
    <w:rsid w:val="00D61E5D"/>
    <w:rsid w:val="00D738BD"/>
    <w:rsid w:val="00D769D1"/>
    <w:rsid w:val="00D777DA"/>
    <w:rsid w:val="00D851F4"/>
    <w:rsid w:val="00D86595"/>
    <w:rsid w:val="00D93770"/>
    <w:rsid w:val="00D946F0"/>
    <w:rsid w:val="00DA1629"/>
    <w:rsid w:val="00DA1DFA"/>
    <w:rsid w:val="00DA1F99"/>
    <w:rsid w:val="00DA7866"/>
    <w:rsid w:val="00DB3469"/>
    <w:rsid w:val="00DB6BA3"/>
    <w:rsid w:val="00DC3753"/>
    <w:rsid w:val="00DC48E8"/>
    <w:rsid w:val="00DE29BE"/>
    <w:rsid w:val="00DE31D2"/>
    <w:rsid w:val="00E035A3"/>
    <w:rsid w:val="00E06D6F"/>
    <w:rsid w:val="00E1326B"/>
    <w:rsid w:val="00E14C78"/>
    <w:rsid w:val="00E41A24"/>
    <w:rsid w:val="00E450FD"/>
    <w:rsid w:val="00E45C25"/>
    <w:rsid w:val="00E5652B"/>
    <w:rsid w:val="00E62977"/>
    <w:rsid w:val="00E77A8C"/>
    <w:rsid w:val="00E83AC4"/>
    <w:rsid w:val="00E9064C"/>
    <w:rsid w:val="00E93D14"/>
    <w:rsid w:val="00E955FD"/>
    <w:rsid w:val="00EA489B"/>
    <w:rsid w:val="00EB0A83"/>
    <w:rsid w:val="00EC5B21"/>
    <w:rsid w:val="00EC5BDF"/>
    <w:rsid w:val="00EC779E"/>
    <w:rsid w:val="00ED5701"/>
    <w:rsid w:val="00ED579B"/>
    <w:rsid w:val="00EE0FF1"/>
    <w:rsid w:val="00EE19B8"/>
    <w:rsid w:val="00F00ABC"/>
    <w:rsid w:val="00F02E41"/>
    <w:rsid w:val="00F231AC"/>
    <w:rsid w:val="00F25F9F"/>
    <w:rsid w:val="00F27681"/>
    <w:rsid w:val="00F32C68"/>
    <w:rsid w:val="00F47D2B"/>
    <w:rsid w:val="00F60C08"/>
    <w:rsid w:val="00F77A63"/>
    <w:rsid w:val="00F82751"/>
    <w:rsid w:val="00F83693"/>
    <w:rsid w:val="00F86ABC"/>
    <w:rsid w:val="00F874C3"/>
    <w:rsid w:val="00F916AB"/>
    <w:rsid w:val="00FA0F68"/>
    <w:rsid w:val="00FA1C42"/>
    <w:rsid w:val="00FB4246"/>
    <w:rsid w:val="00FB6293"/>
    <w:rsid w:val="00FC3B79"/>
    <w:rsid w:val="00FD0045"/>
    <w:rsid w:val="00FD5C30"/>
    <w:rsid w:val="00FF15A6"/>
    <w:rsid w:val="00FF5123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594C91"/>
  <w15:docId w15:val="{CFBF79AA-0170-4E90-A62F-DEE5CD01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0D7E40"/>
    <w:rPr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0D7E40"/>
    <w:pPr>
      <w:keepNext/>
      <w:jc w:val="center"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rsid w:val="000D7E40"/>
    <w:pPr>
      <w:keepNext/>
      <w:jc w:val="center"/>
      <w:outlineLvl w:val="1"/>
    </w:pPr>
    <w:rPr>
      <w:b/>
      <w:caps/>
      <w:sz w:val="26"/>
    </w:rPr>
  </w:style>
  <w:style w:type="paragraph" w:styleId="Antrat3">
    <w:name w:val="heading 3"/>
    <w:basedOn w:val="prastasis"/>
    <w:next w:val="prastasis"/>
    <w:qFormat/>
    <w:rsid w:val="000D7E40"/>
    <w:pPr>
      <w:keepNext/>
      <w:outlineLvl w:val="2"/>
    </w:pPr>
    <w:rPr>
      <w:sz w:val="24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1D13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0D7E40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0D7E40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0D7E40"/>
    <w:rPr>
      <w:color w:val="0000FF"/>
      <w:u w:val="single"/>
    </w:rPr>
  </w:style>
  <w:style w:type="paragraph" w:styleId="Pagrindinistekstas">
    <w:name w:val="Body Text"/>
    <w:basedOn w:val="prastasis"/>
    <w:rsid w:val="000D7E40"/>
    <w:rPr>
      <w:sz w:val="24"/>
    </w:rPr>
  </w:style>
  <w:style w:type="paragraph" w:styleId="Pavadinimas">
    <w:name w:val="Title"/>
    <w:basedOn w:val="prastasis"/>
    <w:link w:val="PavadinimasDiagrama"/>
    <w:qFormat/>
    <w:rsid w:val="000D7E40"/>
    <w:pPr>
      <w:jc w:val="center"/>
    </w:pPr>
    <w:rPr>
      <w:b/>
      <w:caps/>
      <w:sz w:val="24"/>
    </w:rPr>
  </w:style>
  <w:style w:type="paragraph" w:styleId="Pagrindiniotekstotrauka">
    <w:name w:val="Body Text Indent"/>
    <w:basedOn w:val="prastasis"/>
    <w:rsid w:val="000D7E40"/>
    <w:pPr>
      <w:ind w:firstLine="720"/>
    </w:pPr>
    <w:rPr>
      <w:sz w:val="24"/>
    </w:rPr>
  </w:style>
  <w:style w:type="paragraph" w:styleId="Debesliotekstas">
    <w:name w:val="Balloon Text"/>
    <w:basedOn w:val="prastasis"/>
    <w:semiHidden/>
    <w:rsid w:val="00E450FD"/>
    <w:rPr>
      <w:rFonts w:ascii="Tahoma" w:hAnsi="Tahoma" w:cs="Tahoma"/>
      <w:sz w:val="16"/>
      <w:szCs w:val="16"/>
    </w:rPr>
  </w:style>
  <w:style w:type="paragraph" w:styleId="Betarp">
    <w:name w:val="No Spacing"/>
    <w:uiPriority w:val="1"/>
    <w:qFormat/>
    <w:rsid w:val="00687F6E"/>
    <w:rPr>
      <w:rFonts w:ascii="Calibri" w:eastAsia="Calibri" w:hAnsi="Calibri"/>
      <w:sz w:val="22"/>
      <w:szCs w:val="22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18588F"/>
    <w:rPr>
      <w:b/>
      <w:caps/>
      <w:sz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F916AB"/>
    <w:rPr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791632"/>
    <w:pPr>
      <w:ind w:left="720"/>
      <w:contextualSpacing/>
    </w:pPr>
    <w:rPr>
      <w:sz w:val="24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E5652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E5652B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96948"/>
    <w:rPr>
      <w:lang w:val="en-US" w:eastAsia="en-US"/>
    </w:rPr>
  </w:style>
  <w:style w:type="character" w:customStyle="1" w:styleId="Antrat5Diagrama">
    <w:name w:val="Antraštė 5 Diagrama"/>
    <w:basedOn w:val="Numatytasispastraiposriftas"/>
    <w:link w:val="Antrat5"/>
    <w:semiHidden/>
    <w:rsid w:val="001D13B0"/>
    <w:rPr>
      <w:rFonts w:asciiTheme="majorHAnsi" w:eastAsiaTheme="majorEastAsia" w:hAnsiTheme="majorHAnsi" w:cstheme="majorBidi"/>
      <w:color w:val="365F91" w:themeColor="accent1" w:themeShade="B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2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\Application%20Data\Microsoft\Templates\Administratoriaus%20isakym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Administratoriaus isakymas</Template>
  <TotalTime>4</TotalTime>
  <Pages>2</Pages>
  <Words>2689</Words>
  <Characters>1533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[Adresatas]</vt:lpstr>
      <vt:lpstr>[Adresatas]</vt:lpstr>
    </vt:vector>
  </TitlesOfParts>
  <Company>Joniskio r. savivaldybe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[Adresatas]</dc:title>
  <dc:creator>Rima B.</dc:creator>
  <cp:lastModifiedBy>Raštinė</cp:lastModifiedBy>
  <cp:revision>5</cp:revision>
  <cp:lastPrinted>2019-05-22T10:21:00Z</cp:lastPrinted>
  <dcterms:created xsi:type="dcterms:W3CDTF">2025-09-02T13:22:00Z</dcterms:created>
  <dcterms:modified xsi:type="dcterms:W3CDTF">2025-09-03T11:58:00Z</dcterms:modified>
</cp:coreProperties>
</file>